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5B5" w:rsidRDefault="00ED05B5" w:rsidP="00ED05B5">
      <w:pPr>
        <w:pStyle w:val="NoSpacing"/>
      </w:pPr>
      <w:r>
        <w:rPr>
          <w:u w:val="single"/>
        </w:rPr>
        <w:t>Peter WIDYNBROKE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D05B5" w:rsidRDefault="00ED05B5" w:rsidP="00ED05B5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ED05B5" w:rsidRDefault="00ED05B5" w:rsidP="00ED05B5">
      <w:pPr>
        <w:pStyle w:val="NoSpacing"/>
      </w:pPr>
    </w:p>
    <w:p w:rsidR="00ED05B5" w:rsidRDefault="00ED05B5" w:rsidP="00ED05B5">
      <w:pPr>
        <w:pStyle w:val="NoSpacing"/>
      </w:pPr>
    </w:p>
    <w:p w:rsidR="00ED05B5" w:rsidRDefault="00ED05B5" w:rsidP="00ED05B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ED05B5" w:rsidRDefault="00ED05B5" w:rsidP="00ED05B5">
      <w:pPr>
        <w:pStyle w:val="NoSpacing"/>
      </w:pPr>
    </w:p>
    <w:p w:rsidR="00ED05B5" w:rsidRDefault="00ED05B5" w:rsidP="00ED05B5">
      <w:pPr>
        <w:pStyle w:val="NoSpacing"/>
      </w:pPr>
    </w:p>
    <w:p w:rsidR="00ED05B5" w:rsidRPr="00E5376E" w:rsidRDefault="00ED05B5" w:rsidP="00ED05B5">
      <w:pPr>
        <w:pStyle w:val="NoSpacing"/>
      </w:pPr>
      <w:r>
        <w:t>18 March 2017</w:t>
      </w:r>
    </w:p>
    <w:p w:rsidR="006B2F86" w:rsidRPr="00ED05B5" w:rsidRDefault="00ED05B5" w:rsidP="00E71FC3">
      <w:pPr>
        <w:pStyle w:val="NoSpacing"/>
      </w:pPr>
      <w:bookmarkStart w:id="0" w:name="_GoBack"/>
      <w:bookmarkEnd w:id="0"/>
    </w:p>
    <w:sectPr w:rsidR="006B2F86" w:rsidRPr="00ED05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B5" w:rsidRDefault="00ED05B5" w:rsidP="00E71FC3">
      <w:pPr>
        <w:spacing w:after="0" w:line="240" w:lineRule="auto"/>
      </w:pPr>
      <w:r>
        <w:separator/>
      </w:r>
    </w:p>
  </w:endnote>
  <w:endnote w:type="continuationSeparator" w:id="0">
    <w:p w:rsidR="00ED05B5" w:rsidRDefault="00ED05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B5" w:rsidRDefault="00ED05B5" w:rsidP="00E71FC3">
      <w:pPr>
        <w:spacing w:after="0" w:line="240" w:lineRule="auto"/>
      </w:pPr>
      <w:r>
        <w:separator/>
      </w:r>
    </w:p>
  </w:footnote>
  <w:footnote w:type="continuationSeparator" w:id="0">
    <w:p w:rsidR="00ED05B5" w:rsidRDefault="00ED05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B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05B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8A60F"/>
  <w15:chartTrackingRefBased/>
  <w15:docId w15:val="{D13BB40E-7A11-421B-B7FD-CAB58DEF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2017-03-18T17:37:00Z</dcterms:created>
  <dcterms:modified xsi:type="dcterms:W3CDTF">2017-03-18T17:38:00Z</dcterms:modified>
</cp:coreProperties>
</file>